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fdd28d" w14:textId="8fdd28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B90BB5">
        <w:t>833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B90BB5">
        <w:t>833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90BB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90BB5">
        <w:t>GASTRONOMIJA IVANČIĆ jednostavno društvo s ograničenom odgovorno</w:t>
      </w:r>
      <w:r w:rsidR="00B90BB5">
        <w:t xml:space="preserve">šću za ugostiteljstvo i turizam, Sesvete, </w:t>
      </w:r>
      <w:proofErr w:type="spellStart"/>
      <w:r w:rsidR="00B90BB5">
        <w:t>Kašinska</w:t>
      </w:r>
      <w:proofErr w:type="spellEnd"/>
      <w:r w:rsidR="00B90BB5">
        <w:t xml:space="preserve"> 27 A, OIB: 69033386457</w:t>
      </w:r>
    </w:p>
    <w:p w:rsidR="00B90BB5" w:rsidP="00B90BB5" w:rsidRDefault="00B90BB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0BB5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90B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0BB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90BB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90BB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90BB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0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B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0BB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0B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0B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St-2833/2019</izvorni_sadrzaj>
    <derivirana_varijabla naziv="DomainObject.Predmet.OznakaBroj_1">St-2833/2019</derivirana_varijabla>
  </DomainObject.Predmet.OznakaBroj>
  <DomainObject.Predmet.OznakaBrojOptuznogAkta>
    <izvorni_sadrzaj>04-06-19-4969</izvorni_sadrzaj>
    <derivirana_varijabla naziv="DomainObject.Predmet.OznakaBrojOptuznogAkta_1">04-06-19-4969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GASTRONOMIJA IVANČIĆ jednostavno društvo s ograničenom odgovornošću za ugostiteljstvo i turizam</izvorni_sadrzaj>
    <derivirana_varijabla naziv="DomainObject.Predmet.ProtustrankaFormated_1">  GASTRONOMIJA IVANČIĆ jednostavno društvo s ograničenom odgovornošću za ugostiteljstvo i turizam</derivirana_varijabla>
  </DomainObject.Predmet.ProtustrankaFormated>
  <DomainObject.Predmet.ProtustrankaFormatedOIB>
    <izvorni_sadrzaj>  GASTRONOMIJA IVANČIĆ jednostavno društvo s ograničenom odgovornošću za ugostiteljstvo i turizam, OIB 69033386457</izvorni_sadrzaj>
    <derivirana_varijabla naziv="DomainObject.Predmet.ProtustrankaFormatedOIB_1">  GASTRONOMIJA IVANČIĆ jednostavno društvo s ograničenom odgovornošću za ugostiteljstvo i turizam, OIB 69033386457</derivirana_varijabla>
  </DomainObject.Predmet.ProtustrankaFormatedOIB>
  <DomainObject.Predmet.ProtustrankaFormatedWithAdress>
    <izvorni_sadrzaj> GASTRONOMIJA IVANČIĆ jednostavno društvo s ograničenom odgovornošću za ugostiteljstvo i turizam, Kašinska ulica 27 A, 10360 Sesvete</izvorni_sadrzaj>
    <derivirana_varijabla naziv="DomainObject.Predmet.ProtustrankaFormatedWithAdress_1"> GASTRONOMIJA IVANČIĆ jednostavno društvo s ograničenom odgovornošću za ugostiteljstvo i turizam, Kašinska ulica 27 A, 10360 Sesvete</derivirana_varijabla>
  </DomainObject.Predmet.ProtustrankaFormatedWithAdress>
  <DomainObject.Predmet.ProtustrankaFormatedWithAdressOIB>
    <izvorni_sadrzaj> GASTRONOMIJA IVANČIĆ jednostavno društvo s ograničenom odgovornošću za ugostiteljstvo i turizam, OIB 69033386457, Kašinska ulica 27 A, 10360 Sesvete</izvorni_sadrzaj>
    <derivirana_varijabla naziv="DomainObject.Predmet.ProtustrankaFormatedWithAdressOIB_1"> GASTRONOMIJA IVANČIĆ jednostavno društvo s ograničenom odgovornošću za ugostiteljstvo i turizam, OIB 69033386457, Kašinska ulica 27 A, 10360 Sesvete</derivirana_varijabla>
  </DomainObject.Predmet.ProtustrankaFormatedWithAdressOIB>
  <DomainObject.Predmet.ProtustrankaWithAdress>
    <izvorni_sadrzaj>GASTRONOMIJA IVANČIĆ jednostavno društvo s ograničenom odgovornošću za ugostiteljstvo i turizam Kašinska ulica 27 A, 10360 Sesvete</izvorni_sadrzaj>
    <derivirana_varijabla naziv="DomainObject.Predmet.ProtustrankaWithAdress_1">GASTRONOMIJA IVANČIĆ jednostavno društvo s ograničenom odgovornošću za ugostiteljstvo i turizam Kašinska ulica 27 A, 10360 Sesvete</derivirana_varijabla>
  </DomainObject.Predmet.ProtustrankaWithAdress>
  <DomainObject.Predmet.ProtustrankaWithAdressOIB>
    <izvorni_sadrzaj>GASTRONOMIJA IVANČIĆ jednostavno društvo s ograničenom odgovornošću za ugostiteljstvo i turizam, OIB 69033386457, Kašinska ulica 27 A, 10360 Sesvete</izvorni_sadrzaj>
    <derivirana_varijabla naziv="DomainObject.Predmet.ProtustrankaWithAdressOIB_1">GASTRONOMIJA IVANČIĆ jednostavno društvo s ograničenom odgovornošću za ugostiteljstvo i turizam, OIB 69033386457, Kašinska ulica 27 A, 10360 Sesvete</derivirana_varijabla>
  </DomainObject.Predmet.ProtustrankaWithAdressOIB>
  <DomainObject.Predmet.ProtustrankaNazivFormated>
    <izvorni_sadrzaj>GASTRONOMIJA IVANČIĆ jednostavno društvo s ograničenom odgovornošću za ugostiteljstvo i turizam</izvorni_sadrzaj>
    <derivirana_varijabla naziv="DomainObject.Predmet.ProtustrankaNazivFormated_1">GASTRONOMIJA IVANČIĆ jednostavno društvo s ograničenom odgovornošću za ugostiteljstvo i turizam</derivirana_varijabla>
  </DomainObject.Predmet.ProtustrankaNazivFormated>
  <DomainObject.Predmet.ProtustrankaNazivFormatedOIB>
    <izvorni_sadrzaj>GASTRONOMIJA IVANČIĆ jednostavno društvo s ograničenom odgovornošću za ugostiteljstvo i turizam, OIB 69033386457</izvorni_sadrzaj>
    <derivirana_varijabla naziv="DomainObject.Predmet.ProtustrankaNazivFormatedOIB_1">GASTRONOMIJA IVANČIĆ jednostavno društvo s ograničenom odgovornošću za ugostiteljstvo i turizam, OIB 69033386457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GASTRONOMIJA IVANČIĆ jednostavno društvo s ograničenom odgovornošću za ugostiteljstvo i turizam</item>
    </izvorni_sadrzaj>
    <derivirana_varijabla naziv="DomainObject.Predmet.ProtuStrankaListFormated_1">
      <item>GASTRONOMIJA IVANČIĆ jednostavno društvo s ograničenom odgovornošću za ugostiteljstvo i turizam</item>
    </derivirana_varijabla>
  </DomainObject.Predmet.ProtuStrankaListFormated>
  <DomainObject.Predmet.ProtuStrankaListFormatedOIB>
    <izvorni_sadrzaj>
      <item>GASTRONOMIJA IVANČIĆ jednostavno društvo s ograničenom odgovornošću za ugostiteljstvo i turizam, OIB 69033386457</item>
    </izvorni_sadrzaj>
    <derivirana_varijabla naziv="DomainObject.Predmet.ProtuStrankaListFormatedOIB_1">
      <item>GASTRONOMIJA IVANČIĆ jednostavno društvo s ograničenom odgovornošću za ugostiteljstvo i turizam, OIB 69033386457</item>
    </derivirana_varijabla>
  </DomainObject.Predmet.ProtuStrankaListFormatedOIB>
  <DomainObject.Predmet.ProtuStrankaListFormatedWithAdress>
    <izvorni_sadrzaj>
      <item>GASTRONOMIJA IVANČIĆ jednostavno društvo s ograničenom odgovornošću za ugostiteljstvo i turizam, Kašinska ulica 27 A, 10360 Sesvete</item>
    </izvorni_sadrzaj>
    <derivirana_varijabla naziv="DomainObject.Predmet.ProtuStrankaListFormatedWithAdress_1">
      <item>GASTRONOMIJA IVANČIĆ jednostavno društvo s ograničenom odgovornošću za ugostiteljstvo i turizam, Kašinska ulica 27 A, 10360 Sesvete</item>
    </derivirana_varijabla>
  </DomainObject.Predmet.ProtuStrankaListFormatedWithAdress>
  <DomainObject.Predmet.ProtuStrankaListFormatedWithAdressOIB>
    <izvorni_sadrzaj>
      <item>GASTRONOMIJA IVANČIĆ jednostavno društvo s ograničenom odgovornošću za ugostiteljstvo i turizam, OIB 69033386457, Kašinska ulica 27 A, 10360 Sesvete</item>
    </izvorni_sadrzaj>
    <derivirana_varijabla naziv="DomainObject.Predmet.ProtuStrankaListFormatedWithAdressOIB_1">
      <item>GASTRONOMIJA IVANČIĆ jednostavno društvo s ograničenom odgovornošću za ugostiteljstvo i turizam, OIB 69033386457, Kašinska ulica 27 A, 10360 Sesvete</item>
    </derivirana_varijabla>
  </DomainObject.Predmet.ProtuStrankaListFormatedWithAdressOIB>
  <DomainObject.Predmet.ProtuStrankaListNazivFormated>
    <izvorni_sadrzaj>
      <item>GASTRONOMIJA IVANČIĆ jednostavno društvo s ograničenom odgovornošću za ugostiteljstvo i turizam</item>
    </izvorni_sadrzaj>
    <derivirana_varijabla naziv="DomainObject.Predmet.ProtuStrankaListNazivFormated_1">
      <item>GASTRONOMIJA IVANČIĆ jednostavno društvo s ograničenom odgovornošću za ugostiteljstvo i turizam</item>
    </derivirana_varijabla>
  </DomainObject.Predmet.ProtuStrankaListNazivFormated>
  <DomainObject.Predmet.ProtuStrankaListNazivFormatedOIB>
    <izvorni_sadrzaj>
      <item>GASTRONOMIJA IVANČIĆ jednostavno društvo s ograničenom odgovornošću za ugostiteljstvo i turizam, OIB 69033386457</item>
    </izvorni_sadrzaj>
    <derivirana_varijabla naziv="DomainObject.Predmet.ProtuStrankaListNazivFormatedOIB_1">
      <item>GASTRONOMIJA IVANČIĆ jednostavno društvo s ograničenom odgovornošću za ugostiteljstvo i turizam, OIB 69033386457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GASTRONOMIJA IVANČIĆ jednostavno društvo s ograničenom odgovornošću za ugostiteljstvo i turizam</izvorni_sadrzaj>
    <derivirana_varijabla naziv="DomainObject.Predmet.ProtustrankaIDrugi_1">GASTRONOMIJA IVANČIĆ jednostavno društvo s ograničenom odgovornošću za ugostiteljstvo i turizam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GASTRONOMIJA IVANČIĆ jednostavno društvo s ograničenom odgovornošću za ugostiteljstvo i turizam, OIB 69033386457, Kašinska ulica 27 A, 10360 Sesvete</izvorni_sadrzaj>
    <derivirana_varijabla naziv="DomainObject.Predmet.ProtustrankaIDrugiAdressOIB_1">GASTRONOMIJA IVANČIĆ jednostavno društvo s ograničenom odgovornošću za ugostiteljstvo i turizam, OIB 69033386457, Kašinska ulica 27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GASTRONOMIJA IVANČIĆ jednostavno društvo s ograničenom odgovornošću za ugostiteljstvo i turizam</item>
      <item>Financijska agencija</item>
    </izvorni_sadrzaj>
    <derivirana_varijabla naziv="DomainObject.Predmet.SudioniciListNaziv_1">
      <item>GASTRONOMIJA IVANČIĆ jednostavno društvo s ograničenom odgovornošću za ugostiteljstvo i turizam</item>
      <item>Financijska agencija</item>
    </derivirana_varijabla>
  </DomainObject.Predmet.SudioniciListNaziv>
  <DomainObject.Predmet.SudioniciListAdressOIB>
    <izvorni_sadrzaj>
      <item>GASTRONOMIJA IVANČIĆ jednostavno društvo s ograničenom odgovornošću za ugostiteljstvo i turizam, OIB 69033386457, Kašinska ulica 27 A,10360 Sesvete</item>
      <item>Financijska agencija, OIB 85821130368, TRG SVIBANJSKIH ŽRTAVA 1995. 1,10000 Zagreb</item>
    </izvorni_sadrzaj>
    <derivirana_varijabla naziv="DomainObject.Predmet.SudioniciListAdressOIB_1">
      <item>GASTRONOMIJA IVANČIĆ jednostavno društvo s ograničenom odgovornošću za ugostiteljstvo i turizam, OIB 69033386457, Kašinska ulica 27 A,10360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69033386457</item>
      <item>, OIB 85821130368</item>
    </izvorni_sadrzaj>
    <derivirana_varijabla naziv="DomainObject.Predmet.SudioniciListNazivOIB_1">
      <item>, OIB 69033386457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147</properties:Words>
  <properties:Characters>886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2019-12-16T08:47:00Z</cp:lastPrinted>
  <dcterms:modified xmlns:xsi="http://www.w3.org/2001/XMLSchema-instance" xsi:type="dcterms:W3CDTF">2019-12-16T08:47:00Z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